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94"/>
        <w:gridCol w:w="1276"/>
        <w:gridCol w:w="4536"/>
      </w:tblGrid>
      <w:tr w:rsidR="00866467" w:rsidRPr="00974C31" w:rsidTr="00974C31">
        <w:trPr>
          <w:trHeight w:hRule="exact" w:val="782"/>
        </w:trPr>
        <w:tc>
          <w:tcPr>
            <w:tcW w:w="10206" w:type="dxa"/>
            <w:gridSpan w:val="3"/>
            <w:shd w:val="clear" w:color="auto" w:fill="auto"/>
          </w:tcPr>
          <w:p w:rsidR="000D352B" w:rsidRPr="00974C31" w:rsidRDefault="00A2535A" w:rsidP="00974C31">
            <w:pPr>
              <w:spacing w:line="240" w:lineRule="auto"/>
              <w:rPr>
                <w:lang w:val="en-US"/>
              </w:rPr>
            </w:pP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="00304FC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-643890</wp:posOffset>
                      </wp:positionH>
                      <wp:positionV relativeFrom="paragraph">
                        <wp:posOffset>-668655</wp:posOffset>
                      </wp:positionV>
                      <wp:extent cx="7351395" cy="2333625"/>
                      <wp:effectExtent l="0" t="0" r="190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351395" cy="2333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" cap="rnd" cmpd="sng" algn="ctr">
                                <a:noFill/>
                                <a:prstDash val="sysDot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AF890" id="Прямоугольник 1" o:spid="_x0000_s1026" style="position:absolute;margin-left:-50.7pt;margin-top:-52.65pt;width:578.85pt;height:183.7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" fillcolor="window" stroked="f" strokeweight=".1pt">
                      <v:stroke dashstyle="1 1" endcap="round"/>
                      <v:path arrowok="t"/>
                    </v:rect>
                  </w:pict>
                </mc:Fallback>
              </mc:AlternateContent>
            </w:r>
            <w:r w:rsidR="00304FC2"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5616575</wp:posOffset>
                  </wp:positionH>
                  <wp:positionV relativeFrom="page">
                    <wp:posOffset>-360045</wp:posOffset>
                  </wp:positionV>
                  <wp:extent cx="935990" cy="414020"/>
                  <wp:effectExtent l="0" t="0" r="0" b="5080"/>
                  <wp:wrapNone/>
                  <wp:docPr id="3" name="Рисунок 3" descr="C:\Users\laukhinAP\Desktop\МСЭ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laukhinAP\Desktop\МСЭ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5CCB" w:rsidRPr="00974C31">
              <w:rPr>
                <w:noProof/>
                <w:lang w:eastAsia="ru-RU"/>
              </w:rPr>
              <w:t xml:space="preserve"> </w:t>
            </w:r>
            <w:r w:rsidR="00304FC2"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page">
                    <wp:posOffset>-450215</wp:posOffset>
                  </wp:positionV>
                  <wp:extent cx="647700" cy="791845"/>
                  <wp:effectExtent l="0" t="0" r="0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78A9" w:rsidRPr="007B0DBA" w:rsidRDefault="00E978A9" w:rsidP="00974C31">
            <w:pPr>
              <w:spacing w:line="240" w:lineRule="auto"/>
              <w:jc w:val="center"/>
              <w:rPr>
                <w:rFonts w:ascii="Impact" w:hAnsi="Impact"/>
                <w:outline/>
                <w:color w:val="000000"/>
                <w:sz w:val="56"/>
                <w:szCs w:val="5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976D63" w:rsidRPr="00974C31" w:rsidRDefault="00976D63" w:rsidP="00974C31">
            <w:pPr>
              <w:spacing w:line="240" w:lineRule="auto"/>
              <w:rPr>
                <w:szCs w:val="28"/>
                <w:lang w:val="en-US"/>
              </w:rPr>
            </w:pPr>
          </w:p>
        </w:tc>
      </w:tr>
      <w:tr w:rsidR="00866467" w:rsidRPr="00974C31" w:rsidTr="00974C31">
        <w:trPr>
          <w:trHeight w:hRule="exact" w:val="397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976D63" w:rsidRPr="00974C31" w:rsidRDefault="00D80B0A" w:rsidP="00974C31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974C31">
              <w:rPr>
                <w:b/>
                <w:sz w:val="32"/>
                <w:szCs w:val="32"/>
              </w:rPr>
              <w:t>АДМИНИСТРАЦИЯ ГУБЕРНАТОРА МОСКОВСКОЙ ОБЛАСТИ</w:t>
            </w:r>
          </w:p>
        </w:tc>
      </w:tr>
      <w:tr w:rsidR="00E978A9" w:rsidRPr="00974C31" w:rsidTr="00974C31">
        <w:trPr>
          <w:trHeight w:val="227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E978A9" w:rsidRPr="00974C31" w:rsidRDefault="00E978A9" w:rsidP="00974C31">
            <w:pPr>
              <w:spacing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</w:p>
        </w:tc>
      </w:tr>
      <w:tr w:rsidR="00866467" w:rsidRPr="00974C31" w:rsidTr="00974C31">
        <w:trPr>
          <w:trHeight w:hRule="exact" w:val="886"/>
        </w:trPr>
        <w:tc>
          <w:tcPr>
            <w:tcW w:w="4394" w:type="dxa"/>
            <w:tcBorders>
              <w:bottom w:val="thickThinSmallGap" w:sz="24" w:space="0" w:color="auto"/>
            </w:tcBorders>
            <w:shd w:val="clear" w:color="auto" w:fill="auto"/>
          </w:tcPr>
          <w:p w:rsidR="00976D63" w:rsidRPr="00974C31" w:rsidRDefault="00976D63" w:rsidP="00974C3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974C31">
              <w:rPr>
                <w:sz w:val="24"/>
                <w:szCs w:val="24"/>
              </w:rPr>
              <w:t>бульвар Строителей, д. 1, г. Красногорск,</w:t>
            </w:r>
          </w:p>
          <w:p w:rsidR="00976D63" w:rsidRPr="00974C31" w:rsidRDefault="00976D63" w:rsidP="00974C31">
            <w:pPr>
              <w:spacing w:line="240" w:lineRule="auto"/>
              <w:rPr>
                <w:sz w:val="24"/>
                <w:szCs w:val="24"/>
              </w:rPr>
            </w:pPr>
            <w:r w:rsidRPr="00974C31">
              <w:rPr>
                <w:sz w:val="24"/>
                <w:szCs w:val="24"/>
              </w:rPr>
              <w:t>Московская область, 143407</w:t>
            </w:r>
          </w:p>
        </w:tc>
        <w:tc>
          <w:tcPr>
            <w:tcW w:w="5812" w:type="dxa"/>
            <w:gridSpan w:val="2"/>
            <w:tcBorders>
              <w:bottom w:val="thickThinSmallGap" w:sz="24" w:space="0" w:color="auto"/>
            </w:tcBorders>
            <w:shd w:val="clear" w:color="auto" w:fill="auto"/>
          </w:tcPr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</w:rPr>
              <w:t>тел</w:t>
            </w:r>
            <w:r w:rsidRPr="00974C31">
              <w:rPr>
                <w:sz w:val="24"/>
                <w:szCs w:val="24"/>
                <w:lang w:val="en-US"/>
              </w:rPr>
              <w:t>. (498) 602-29-71</w:t>
            </w:r>
          </w:p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</w:rPr>
              <w:t>факс</w:t>
            </w:r>
            <w:r w:rsidRPr="00974C31">
              <w:rPr>
                <w:sz w:val="24"/>
                <w:szCs w:val="24"/>
                <w:lang w:val="en-US"/>
              </w:rPr>
              <w:t xml:space="preserve"> (498) 602-29-70</w:t>
            </w:r>
          </w:p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  <w:lang w:val="en-US"/>
              </w:rPr>
              <w:t>e-mail: amo@mosreg.ru</w:t>
            </w:r>
          </w:p>
        </w:tc>
      </w:tr>
      <w:tr w:rsidR="00E537F3" w:rsidRPr="00974C31" w:rsidTr="00974C31">
        <w:trPr>
          <w:cantSplit/>
          <w:trHeight w:hRule="exact" w:val="378"/>
        </w:trPr>
        <w:tc>
          <w:tcPr>
            <w:tcW w:w="5670" w:type="dxa"/>
            <w:gridSpan w:val="2"/>
            <w:shd w:val="clear" w:color="auto" w:fill="auto"/>
          </w:tcPr>
          <w:p w:rsidR="00E537F3" w:rsidRPr="00974C31" w:rsidRDefault="00E537F3" w:rsidP="00974C31">
            <w:pPr>
              <w:spacing w:before="30" w:line="240" w:lineRule="auto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537F3" w:rsidRPr="00974C31" w:rsidRDefault="00E537F3" w:rsidP="00974C31">
            <w:pPr>
              <w:spacing w:line="240" w:lineRule="auto"/>
              <w:rPr>
                <w:szCs w:val="28"/>
              </w:rPr>
            </w:pPr>
            <w:r w:rsidRPr="00974C31">
              <w:rPr>
                <w:szCs w:val="28"/>
                <w:lang w:val="en-US"/>
              </w:rPr>
              <w:t>                                              </w:t>
            </w:r>
            <w:r w:rsidRPr="00974C31">
              <w:rPr>
                <w:szCs w:val="28"/>
              </w:rPr>
              <w:t>                  </w:t>
            </w:r>
          </w:p>
        </w:tc>
      </w:tr>
      <w:tr w:rsidR="00503EA9" w:rsidRPr="00794C80" w:rsidTr="00974C31">
        <w:trPr>
          <w:trHeight w:val="966"/>
        </w:trPr>
        <w:tc>
          <w:tcPr>
            <w:tcW w:w="5670" w:type="dxa"/>
            <w:gridSpan w:val="2"/>
            <w:vMerge/>
            <w:shd w:val="clear" w:color="auto" w:fill="auto"/>
          </w:tcPr>
          <w:p w:rsidR="00503EA9" w:rsidRPr="00794C80" w:rsidRDefault="00503EA9" w:rsidP="00974C31">
            <w:pPr>
              <w:spacing w:line="240" w:lineRule="auto"/>
              <w:jc w:val="righ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2019F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Центральные исполнительные органы Московской области, государственные органы </w:t>
            </w:r>
          </w:p>
          <w:p w:rsidR="0012019F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Московской области, </w:t>
            </w:r>
            <w:r>
              <w:rPr>
                <w:szCs w:val="28"/>
              </w:rPr>
              <w:br/>
              <w:t xml:space="preserve">учреждения Московской области </w:t>
            </w:r>
            <w:r>
              <w:rPr>
                <w:szCs w:val="28"/>
              </w:rPr>
              <w:br/>
              <w:t>(по списку)</w:t>
            </w:r>
          </w:p>
          <w:p w:rsidR="0012019F" w:rsidRPr="003C4FEE" w:rsidRDefault="0012019F" w:rsidP="0012019F">
            <w:pPr>
              <w:spacing w:line="240" w:lineRule="auto"/>
              <w:rPr>
                <w:sz w:val="10"/>
                <w:szCs w:val="10"/>
              </w:rPr>
            </w:pPr>
          </w:p>
          <w:p w:rsidR="00304FC2" w:rsidRPr="00794C80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Администрации муниципальных образований Московской области </w:t>
            </w:r>
            <w:r>
              <w:rPr>
                <w:szCs w:val="28"/>
              </w:rPr>
              <w:br/>
              <w:t>(по списку)</w:t>
            </w:r>
          </w:p>
          <w:p w:rsidR="004D0F99" w:rsidRPr="00794C80" w:rsidRDefault="004D0F99" w:rsidP="004D0F99">
            <w:pPr>
              <w:rPr>
                <w:szCs w:val="28"/>
              </w:rPr>
            </w:pPr>
          </w:p>
        </w:tc>
      </w:tr>
    </w:tbl>
    <w:p w:rsidR="00503EA9" w:rsidRPr="00794C80" w:rsidRDefault="00503EA9" w:rsidP="00503EA9">
      <w:pPr>
        <w:spacing w:line="240" w:lineRule="auto"/>
        <w:rPr>
          <w:szCs w:val="28"/>
        </w:rPr>
      </w:pPr>
    </w:p>
    <w:p w:rsidR="004D0F99" w:rsidRPr="00794C80" w:rsidRDefault="004D0F99" w:rsidP="00503EA9">
      <w:pPr>
        <w:spacing w:line="240" w:lineRule="auto"/>
        <w:rPr>
          <w:szCs w:val="28"/>
        </w:rPr>
      </w:pPr>
    </w:p>
    <w:p w:rsidR="0012019F" w:rsidRDefault="0012019F" w:rsidP="0012019F">
      <w:pPr>
        <w:spacing w:line="240" w:lineRule="auto"/>
        <w:ind w:left="142" w:firstLine="709"/>
        <w:jc w:val="both"/>
        <w:rPr>
          <w:szCs w:val="28"/>
        </w:rPr>
      </w:pPr>
      <w:r>
        <w:rPr>
          <w:szCs w:val="28"/>
        </w:rPr>
        <w:t>Направляем</w:t>
      </w:r>
      <w:r w:rsidR="00E94689">
        <w:rPr>
          <w:szCs w:val="28"/>
        </w:rPr>
        <w:t xml:space="preserve"> для организации работы утвержде</w:t>
      </w:r>
      <w:r>
        <w:rPr>
          <w:szCs w:val="28"/>
        </w:rPr>
        <w:t>нный Губернатором</w:t>
      </w:r>
      <w:r w:rsidR="00E94689">
        <w:rPr>
          <w:szCs w:val="28"/>
        </w:rPr>
        <w:t xml:space="preserve"> </w:t>
      </w:r>
      <w:r w:rsidR="00E94689">
        <w:rPr>
          <w:szCs w:val="28"/>
        </w:rPr>
        <w:br/>
        <w:t>Московской области график приема граждан в Прие</w:t>
      </w:r>
      <w:r>
        <w:rPr>
          <w:szCs w:val="28"/>
        </w:rPr>
        <w:t xml:space="preserve">мной Правительства Московской области на </w:t>
      </w:r>
      <w:r w:rsidR="000A3F52">
        <w:rPr>
          <w:szCs w:val="28"/>
        </w:rPr>
        <w:t>март</w:t>
      </w:r>
      <w:r w:rsidR="0014172B">
        <w:rPr>
          <w:szCs w:val="28"/>
        </w:rPr>
        <w:t xml:space="preserve"> 2026</w:t>
      </w:r>
      <w:r w:rsidR="00E94689">
        <w:rPr>
          <w:szCs w:val="28"/>
        </w:rPr>
        <w:t xml:space="preserve"> года, а также утвержде</w:t>
      </w:r>
      <w:r>
        <w:rPr>
          <w:szCs w:val="28"/>
        </w:rPr>
        <w:t>нные графики личного пр</w:t>
      </w:r>
      <w:r w:rsidR="00E94689">
        <w:rPr>
          <w:szCs w:val="28"/>
        </w:rPr>
        <w:t>иема граждан в общественных прие</w:t>
      </w:r>
      <w:r>
        <w:rPr>
          <w:szCs w:val="28"/>
        </w:rPr>
        <w:t>мных исполнительны</w:t>
      </w:r>
      <w:r w:rsidR="000A3F52">
        <w:rPr>
          <w:szCs w:val="28"/>
        </w:rPr>
        <w:t>х органов Московской области на март</w:t>
      </w:r>
      <w:r w:rsidR="000740D3">
        <w:rPr>
          <w:szCs w:val="28"/>
        </w:rPr>
        <w:t xml:space="preserve"> </w:t>
      </w:r>
      <w:r w:rsidR="0014172B">
        <w:rPr>
          <w:szCs w:val="28"/>
        </w:rPr>
        <w:t>2026</w:t>
      </w:r>
      <w:r>
        <w:rPr>
          <w:szCs w:val="28"/>
        </w:rPr>
        <w:t xml:space="preserve"> года и в Приемной Правительства Московской области адвокатами Московской областной коллегии адвокатов</w:t>
      </w:r>
      <w:r w:rsidR="000740D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0A3F52">
        <w:rPr>
          <w:szCs w:val="28"/>
        </w:rPr>
        <w:t>март</w:t>
      </w:r>
      <w:r w:rsidR="0014172B">
        <w:rPr>
          <w:szCs w:val="28"/>
        </w:rPr>
        <w:t xml:space="preserve"> 2026</w:t>
      </w:r>
      <w:r>
        <w:rPr>
          <w:szCs w:val="28"/>
        </w:rPr>
        <w:t xml:space="preserve"> года.</w:t>
      </w:r>
    </w:p>
    <w:p w:rsidR="0012019F" w:rsidRDefault="0012019F" w:rsidP="005865DB">
      <w:pPr>
        <w:spacing w:line="240" w:lineRule="auto"/>
        <w:ind w:left="142" w:firstLine="709"/>
        <w:jc w:val="both"/>
        <w:rPr>
          <w:szCs w:val="28"/>
        </w:rPr>
      </w:pPr>
      <w:r>
        <w:rPr>
          <w:szCs w:val="28"/>
        </w:rPr>
        <w:t>Министерству информации и молодежной политики Московской области направляем для опубликования в областных и местных средствах массовой информации.</w:t>
      </w:r>
    </w:p>
    <w:p w:rsidR="0012019F" w:rsidRDefault="0012019F" w:rsidP="0012019F">
      <w:pPr>
        <w:spacing w:line="240" w:lineRule="auto"/>
        <w:ind w:firstLine="709"/>
        <w:jc w:val="both"/>
        <w:rPr>
          <w:szCs w:val="28"/>
        </w:rPr>
      </w:pPr>
    </w:p>
    <w:p w:rsidR="0012019F" w:rsidRDefault="0012019F" w:rsidP="0012019F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Приложение: на</w:t>
      </w:r>
      <w:r w:rsidR="00854038">
        <w:rPr>
          <w:szCs w:val="28"/>
        </w:rPr>
        <w:t xml:space="preserve"> 18</w:t>
      </w:r>
      <w:bookmarkStart w:id="0" w:name="_GoBack"/>
      <w:bookmarkEnd w:id="0"/>
      <w:r w:rsidRPr="00B55B33">
        <w:rPr>
          <w:szCs w:val="28"/>
        </w:rPr>
        <w:t xml:space="preserve"> л. </w:t>
      </w:r>
      <w:r>
        <w:rPr>
          <w:szCs w:val="28"/>
        </w:rPr>
        <w:t>в 1 экз.</w:t>
      </w:r>
    </w:p>
    <w:p w:rsidR="009A0F52" w:rsidRDefault="009A0F52" w:rsidP="00CE5E88">
      <w:pPr>
        <w:spacing w:line="288" w:lineRule="auto"/>
        <w:ind w:firstLine="709"/>
        <w:jc w:val="both"/>
        <w:rPr>
          <w:sz w:val="27"/>
          <w:szCs w:val="27"/>
        </w:rPr>
      </w:pPr>
    </w:p>
    <w:p w:rsidR="0024321C" w:rsidRDefault="0024321C" w:rsidP="0012019F">
      <w:pPr>
        <w:spacing w:line="288" w:lineRule="auto"/>
        <w:jc w:val="both"/>
        <w:rPr>
          <w:sz w:val="27"/>
          <w:szCs w:val="27"/>
        </w:rPr>
      </w:pPr>
    </w:p>
    <w:p w:rsidR="00A5100F" w:rsidRDefault="00922D36" w:rsidP="00922D36">
      <w:pPr>
        <w:tabs>
          <w:tab w:val="left" w:pos="8789"/>
        </w:tabs>
        <w:spacing w:line="240" w:lineRule="auto"/>
        <w:rPr>
          <w:szCs w:val="28"/>
        </w:rPr>
      </w:pPr>
      <w:r w:rsidRPr="00794C80">
        <w:rPr>
          <w:szCs w:val="28"/>
        </w:rPr>
        <w:t>Начальник Управления по работе</w:t>
      </w:r>
    </w:p>
    <w:p w:rsidR="00922D36" w:rsidRPr="00794C80" w:rsidRDefault="00922D36" w:rsidP="00922D36">
      <w:pPr>
        <w:tabs>
          <w:tab w:val="left" w:pos="8789"/>
        </w:tabs>
        <w:spacing w:line="240" w:lineRule="auto"/>
        <w:rPr>
          <w:szCs w:val="28"/>
        </w:rPr>
      </w:pPr>
      <w:r w:rsidRPr="00794C80">
        <w:rPr>
          <w:szCs w:val="28"/>
        </w:rPr>
        <w:t>с об</w:t>
      </w:r>
      <w:r w:rsidR="00A5100F">
        <w:rPr>
          <w:szCs w:val="28"/>
        </w:rPr>
        <w:t>ращениями граждан и организаций</w:t>
      </w:r>
      <w:r w:rsidR="00A5100F">
        <w:rPr>
          <w:szCs w:val="28"/>
        </w:rPr>
        <w:tab/>
      </w:r>
      <w:r w:rsidRPr="00794C80">
        <w:rPr>
          <w:szCs w:val="28"/>
        </w:rPr>
        <w:t>В.П. Кудин</w:t>
      </w:r>
    </w:p>
    <w:p w:rsidR="00DF26B3" w:rsidRPr="00F61BF8" w:rsidRDefault="00DF26B3" w:rsidP="00F61BF8">
      <w:pPr>
        <w:spacing w:line="240" w:lineRule="auto"/>
        <w:rPr>
          <w:sz w:val="27"/>
          <w:szCs w:val="27"/>
        </w:rPr>
      </w:pPr>
    </w:p>
    <w:p w:rsidR="00E17CAB" w:rsidRDefault="00E17CAB" w:rsidP="00503EA9">
      <w:pPr>
        <w:rPr>
          <w:szCs w:val="28"/>
        </w:rPr>
      </w:pPr>
    </w:p>
    <w:p w:rsidR="0037374B" w:rsidRDefault="0037374B" w:rsidP="00503EA9">
      <w:pPr>
        <w:rPr>
          <w:szCs w:val="28"/>
        </w:rPr>
      </w:pPr>
    </w:p>
    <w:p w:rsidR="0037374B" w:rsidRDefault="0037374B" w:rsidP="00503EA9">
      <w:pPr>
        <w:rPr>
          <w:szCs w:val="28"/>
        </w:rPr>
      </w:pPr>
    </w:p>
    <w:p w:rsidR="0024321C" w:rsidRDefault="0024321C" w:rsidP="00503EA9">
      <w:pPr>
        <w:rPr>
          <w:szCs w:val="28"/>
        </w:rPr>
      </w:pPr>
    </w:p>
    <w:p w:rsidR="00461AD7" w:rsidRDefault="00461AD7" w:rsidP="00503EA9">
      <w:pPr>
        <w:shd w:val="clear" w:color="auto" w:fill="FFFFFF"/>
        <w:spacing w:line="240" w:lineRule="auto"/>
        <w:rPr>
          <w:spacing w:val="-1"/>
          <w:sz w:val="20"/>
          <w:szCs w:val="20"/>
        </w:rPr>
      </w:pPr>
    </w:p>
    <w:p w:rsidR="00503EA9" w:rsidRPr="003F27DA" w:rsidRDefault="00927D01" w:rsidP="00503EA9">
      <w:pPr>
        <w:shd w:val="clear" w:color="auto" w:fill="FFFFFF"/>
        <w:spacing w:line="240" w:lineRule="auto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>Н.</w:t>
      </w:r>
      <w:r w:rsidR="00461AD7">
        <w:rPr>
          <w:spacing w:val="-1"/>
          <w:sz w:val="20"/>
          <w:szCs w:val="20"/>
        </w:rPr>
        <w:t>С. Васильченко</w:t>
      </w:r>
    </w:p>
    <w:p w:rsidR="00C135E4" w:rsidRPr="00BC0A2A" w:rsidRDefault="00927D01" w:rsidP="00B20BBA">
      <w:pPr>
        <w:shd w:val="clear" w:color="auto" w:fill="FFFFFF"/>
        <w:spacing w:line="240" w:lineRule="auto"/>
      </w:pPr>
      <w:r>
        <w:rPr>
          <w:spacing w:val="-1"/>
          <w:sz w:val="20"/>
          <w:szCs w:val="20"/>
        </w:rPr>
        <w:t xml:space="preserve">8 </w:t>
      </w:r>
      <w:r w:rsidR="00503EA9" w:rsidRPr="003F27DA">
        <w:rPr>
          <w:spacing w:val="-1"/>
          <w:sz w:val="20"/>
          <w:szCs w:val="20"/>
        </w:rPr>
        <w:t>(49</w:t>
      </w:r>
      <w:r w:rsidR="003F27DA" w:rsidRPr="003F27DA">
        <w:rPr>
          <w:spacing w:val="-1"/>
          <w:sz w:val="20"/>
          <w:szCs w:val="20"/>
        </w:rPr>
        <w:t>8</w:t>
      </w:r>
      <w:r w:rsidR="00503EA9" w:rsidRPr="003F27DA">
        <w:rPr>
          <w:spacing w:val="-1"/>
          <w:sz w:val="20"/>
          <w:szCs w:val="20"/>
        </w:rPr>
        <w:t xml:space="preserve">) </w:t>
      </w:r>
      <w:r w:rsidR="00C66950">
        <w:rPr>
          <w:spacing w:val="-1"/>
          <w:sz w:val="20"/>
          <w:szCs w:val="20"/>
        </w:rPr>
        <w:t>602 32 32</w:t>
      </w:r>
      <w:r w:rsidR="00461AD7">
        <w:rPr>
          <w:spacing w:val="-1"/>
          <w:sz w:val="20"/>
          <w:szCs w:val="20"/>
        </w:rPr>
        <w:t>, доб. 53122</w:t>
      </w:r>
    </w:p>
    <w:sectPr w:rsidR="00C135E4" w:rsidRPr="00BC0A2A" w:rsidSect="00B20BBA">
      <w:headerReference w:type="default" r:id="rId10"/>
      <w:pgSz w:w="11906" w:h="16838"/>
      <w:pgMar w:top="1134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D0D" w:rsidRDefault="00D34D0D" w:rsidP="00750CCF">
      <w:pPr>
        <w:spacing w:line="240" w:lineRule="auto"/>
      </w:pPr>
      <w:r>
        <w:separator/>
      </w:r>
    </w:p>
  </w:endnote>
  <w:endnote w:type="continuationSeparator" w:id="0">
    <w:p w:rsidR="00D34D0D" w:rsidRDefault="00D34D0D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D0D" w:rsidRDefault="00D34D0D" w:rsidP="00750CCF">
      <w:pPr>
        <w:spacing w:line="240" w:lineRule="auto"/>
      </w:pPr>
      <w:r>
        <w:separator/>
      </w:r>
    </w:p>
  </w:footnote>
  <w:footnote w:type="continuationSeparator" w:id="0">
    <w:p w:rsidR="00D34D0D" w:rsidRDefault="00D34D0D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A6" w:rsidRDefault="002951A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54038">
      <w:rPr>
        <w:noProof/>
      </w:rPr>
      <w:t>1</w:t>
    </w:r>
    <w:r>
      <w:fldChar w:fldCharType="end"/>
    </w:r>
  </w:p>
  <w:p w:rsidR="002951A6" w:rsidRDefault="002951A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62570"/>
    <w:multiLevelType w:val="hybridMultilevel"/>
    <w:tmpl w:val="7C3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94698"/>
    <w:multiLevelType w:val="hybridMultilevel"/>
    <w:tmpl w:val="ED8EE0B2"/>
    <w:lvl w:ilvl="0" w:tplc="4E047B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3A"/>
    <w:rsid w:val="000039AD"/>
    <w:rsid w:val="00005251"/>
    <w:rsid w:val="00011809"/>
    <w:rsid w:val="00014331"/>
    <w:rsid w:val="000246A7"/>
    <w:rsid w:val="000417B9"/>
    <w:rsid w:val="00050101"/>
    <w:rsid w:val="0005037B"/>
    <w:rsid w:val="0005161D"/>
    <w:rsid w:val="00053DD8"/>
    <w:rsid w:val="0006433C"/>
    <w:rsid w:val="00071DC6"/>
    <w:rsid w:val="000740D3"/>
    <w:rsid w:val="00082CE0"/>
    <w:rsid w:val="00082DA1"/>
    <w:rsid w:val="00091052"/>
    <w:rsid w:val="000945BE"/>
    <w:rsid w:val="00096CE6"/>
    <w:rsid w:val="000A3F52"/>
    <w:rsid w:val="000B4F67"/>
    <w:rsid w:val="000B65C9"/>
    <w:rsid w:val="000B670E"/>
    <w:rsid w:val="000C00E6"/>
    <w:rsid w:val="000C1881"/>
    <w:rsid w:val="000C3E2E"/>
    <w:rsid w:val="000D261E"/>
    <w:rsid w:val="000D352B"/>
    <w:rsid w:val="001112DD"/>
    <w:rsid w:val="0012019F"/>
    <w:rsid w:val="001204E4"/>
    <w:rsid w:val="0013096E"/>
    <w:rsid w:val="00131788"/>
    <w:rsid w:val="001327B7"/>
    <w:rsid w:val="00141183"/>
    <w:rsid w:val="0014172B"/>
    <w:rsid w:val="001432B1"/>
    <w:rsid w:val="001453E4"/>
    <w:rsid w:val="00147550"/>
    <w:rsid w:val="00147A57"/>
    <w:rsid w:val="00150F82"/>
    <w:rsid w:val="00155A2A"/>
    <w:rsid w:val="001612FA"/>
    <w:rsid w:val="00161BD2"/>
    <w:rsid w:val="00165883"/>
    <w:rsid w:val="00170D9A"/>
    <w:rsid w:val="00171F3E"/>
    <w:rsid w:val="00172B45"/>
    <w:rsid w:val="001731BF"/>
    <w:rsid w:val="00174CE9"/>
    <w:rsid w:val="0017590F"/>
    <w:rsid w:val="0018161E"/>
    <w:rsid w:val="00190B2E"/>
    <w:rsid w:val="001A0891"/>
    <w:rsid w:val="001A15C6"/>
    <w:rsid w:val="001B0781"/>
    <w:rsid w:val="001B2C5F"/>
    <w:rsid w:val="001B46BC"/>
    <w:rsid w:val="001B5D7F"/>
    <w:rsid w:val="001B7039"/>
    <w:rsid w:val="001D0806"/>
    <w:rsid w:val="001D3186"/>
    <w:rsid w:val="001F030C"/>
    <w:rsid w:val="001F4C41"/>
    <w:rsid w:val="00212E38"/>
    <w:rsid w:val="002325BD"/>
    <w:rsid w:val="00233C7B"/>
    <w:rsid w:val="00234B4E"/>
    <w:rsid w:val="00235963"/>
    <w:rsid w:val="00235B66"/>
    <w:rsid w:val="0024321C"/>
    <w:rsid w:val="002440D1"/>
    <w:rsid w:val="002454F8"/>
    <w:rsid w:val="00247E19"/>
    <w:rsid w:val="00251E5B"/>
    <w:rsid w:val="00252A29"/>
    <w:rsid w:val="0026205F"/>
    <w:rsid w:val="002628CB"/>
    <w:rsid w:val="00263A5B"/>
    <w:rsid w:val="00265CCB"/>
    <w:rsid w:val="00277192"/>
    <w:rsid w:val="00291E97"/>
    <w:rsid w:val="00293961"/>
    <w:rsid w:val="002951A6"/>
    <w:rsid w:val="002A0DD0"/>
    <w:rsid w:val="002B2DDD"/>
    <w:rsid w:val="002B6485"/>
    <w:rsid w:val="002C2C85"/>
    <w:rsid w:val="002D2DC7"/>
    <w:rsid w:val="002D3354"/>
    <w:rsid w:val="002F0757"/>
    <w:rsid w:val="002F119F"/>
    <w:rsid w:val="002F5AE0"/>
    <w:rsid w:val="00300DB2"/>
    <w:rsid w:val="00304FC2"/>
    <w:rsid w:val="0030635B"/>
    <w:rsid w:val="00311D77"/>
    <w:rsid w:val="00315403"/>
    <w:rsid w:val="00316113"/>
    <w:rsid w:val="00326DA4"/>
    <w:rsid w:val="00327707"/>
    <w:rsid w:val="003302B9"/>
    <w:rsid w:val="00330785"/>
    <w:rsid w:val="003321FD"/>
    <w:rsid w:val="00334B86"/>
    <w:rsid w:val="0033737F"/>
    <w:rsid w:val="003373BF"/>
    <w:rsid w:val="00351C3D"/>
    <w:rsid w:val="00352B74"/>
    <w:rsid w:val="00355E4D"/>
    <w:rsid w:val="003566B6"/>
    <w:rsid w:val="003617A4"/>
    <w:rsid w:val="003633F3"/>
    <w:rsid w:val="00363EE4"/>
    <w:rsid w:val="00367367"/>
    <w:rsid w:val="0037374B"/>
    <w:rsid w:val="003766E4"/>
    <w:rsid w:val="00380BE0"/>
    <w:rsid w:val="00385394"/>
    <w:rsid w:val="0038790E"/>
    <w:rsid w:val="0039004C"/>
    <w:rsid w:val="00390569"/>
    <w:rsid w:val="00390982"/>
    <w:rsid w:val="00396171"/>
    <w:rsid w:val="00396824"/>
    <w:rsid w:val="003A5712"/>
    <w:rsid w:val="003A6128"/>
    <w:rsid w:val="003A69FA"/>
    <w:rsid w:val="003B29FE"/>
    <w:rsid w:val="003B72A5"/>
    <w:rsid w:val="003C754F"/>
    <w:rsid w:val="003D00D2"/>
    <w:rsid w:val="003D0BB9"/>
    <w:rsid w:val="003E109A"/>
    <w:rsid w:val="003E1441"/>
    <w:rsid w:val="003E5930"/>
    <w:rsid w:val="003E5E56"/>
    <w:rsid w:val="003E6623"/>
    <w:rsid w:val="003F27DA"/>
    <w:rsid w:val="003F2D79"/>
    <w:rsid w:val="003F3523"/>
    <w:rsid w:val="003F38AC"/>
    <w:rsid w:val="003F5497"/>
    <w:rsid w:val="003F551C"/>
    <w:rsid w:val="003F791F"/>
    <w:rsid w:val="003F7F55"/>
    <w:rsid w:val="00403C5C"/>
    <w:rsid w:val="00406C95"/>
    <w:rsid w:val="0041030F"/>
    <w:rsid w:val="0041133A"/>
    <w:rsid w:val="0041209C"/>
    <w:rsid w:val="00422E4C"/>
    <w:rsid w:val="00430A20"/>
    <w:rsid w:val="004375CE"/>
    <w:rsid w:val="004439A8"/>
    <w:rsid w:val="00444116"/>
    <w:rsid w:val="00445867"/>
    <w:rsid w:val="004461C7"/>
    <w:rsid w:val="0044670C"/>
    <w:rsid w:val="00446C6A"/>
    <w:rsid w:val="00451021"/>
    <w:rsid w:val="004525E0"/>
    <w:rsid w:val="0045269B"/>
    <w:rsid w:val="00452D0B"/>
    <w:rsid w:val="00452DD7"/>
    <w:rsid w:val="00460DF5"/>
    <w:rsid w:val="00461AD7"/>
    <w:rsid w:val="00494FA9"/>
    <w:rsid w:val="004A215E"/>
    <w:rsid w:val="004A3D55"/>
    <w:rsid w:val="004A59E1"/>
    <w:rsid w:val="004B7EFE"/>
    <w:rsid w:val="004C07F3"/>
    <w:rsid w:val="004C4DBC"/>
    <w:rsid w:val="004C7AC8"/>
    <w:rsid w:val="004D0F99"/>
    <w:rsid w:val="004D3774"/>
    <w:rsid w:val="004D4CF1"/>
    <w:rsid w:val="004D52B7"/>
    <w:rsid w:val="004D5C66"/>
    <w:rsid w:val="004D7338"/>
    <w:rsid w:val="004E11E8"/>
    <w:rsid w:val="004E1476"/>
    <w:rsid w:val="004E1B7D"/>
    <w:rsid w:val="004E1F4D"/>
    <w:rsid w:val="005022B9"/>
    <w:rsid w:val="00503EA9"/>
    <w:rsid w:val="005045AE"/>
    <w:rsid w:val="00507F72"/>
    <w:rsid w:val="005173CF"/>
    <w:rsid w:val="0052285A"/>
    <w:rsid w:val="00523717"/>
    <w:rsid w:val="005247BE"/>
    <w:rsid w:val="005279BF"/>
    <w:rsid w:val="0053276E"/>
    <w:rsid w:val="00536950"/>
    <w:rsid w:val="005415A5"/>
    <w:rsid w:val="00541FF1"/>
    <w:rsid w:val="00547F56"/>
    <w:rsid w:val="0055401D"/>
    <w:rsid w:val="00556793"/>
    <w:rsid w:val="005567E7"/>
    <w:rsid w:val="00560A71"/>
    <w:rsid w:val="00565193"/>
    <w:rsid w:val="00565587"/>
    <w:rsid w:val="0056601D"/>
    <w:rsid w:val="0056692C"/>
    <w:rsid w:val="00566EA0"/>
    <w:rsid w:val="00567FBE"/>
    <w:rsid w:val="005723F9"/>
    <w:rsid w:val="005755C1"/>
    <w:rsid w:val="0058319C"/>
    <w:rsid w:val="00583707"/>
    <w:rsid w:val="005865DB"/>
    <w:rsid w:val="0058681C"/>
    <w:rsid w:val="0058707C"/>
    <w:rsid w:val="00592579"/>
    <w:rsid w:val="00597E37"/>
    <w:rsid w:val="00597F44"/>
    <w:rsid w:val="005B0E5C"/>
    <w:rsid w:val="005B30FC"/>
    <w:rsid w:val="005B5A72"/>
    <w:rsid w:val="005C32E9"/>
    <w:rsid w:val="005C5F6C"/>
    <w:rsid w:val="005C6C38"/>
    <w:rsid w:val="005D1A5B"/>
    <w:rsid w:val="005F0BA5"/>
    <w:rsid w:val="0061050C"/>
    <w:rsid w:val="00616F91"/>
    <w:rsid w:val="00630DED"/>
    <w:rsid w:val="0063460D"/>
    <w:rsid w:val="00641B2D"/>
    <w:rsid w:val="00657CBF"/>
    <w:rsid w:val="00660D24"/>
    <w:rsid w:val="006823CE"/>
    <w:rsid w:val="00684439"/>
    <w:rsid w:val="006906BD"/>
    <w:rsid w:val="00696CB5"/>
    <w:rsid w:val="00696EF8"/>
    <w:rsid w:val="006A1FC3"/>
    <w:rsid w:val="006A48A1"/>
    <w:rsid w:val="006A5448"/>
    <w:rsid w:val="006A69BB"/>
    <w:rsid w:val="006C720A"/>
    <w:rsid w:val="006D3511"/>
    <w:rsid w:val="006E009D"/>
    <w:rsid w:val="006F40AD"/>
    <w:rsid w:val="0070686B"/>
    <w:rsid w:val="00711A91"/>
    <w:rsid w:val="0071592E"/>
    <w:rsid w:val="007230DD"/>
    <w:rsid w:val="00732AC4"/>
    <w:rsid w:val="00733460"/>
    <w:rsid w:val="00733718"/>
    <w:rsid w:val="007342DA"/>
    <w:rsid w:val="0073757D"/>
    <w:rsid w:val="007427E9"/>
    <w:rsid w:val="007439A8"/>
    <w:rsid w:val="00750CCF"/>
    <w:rsid w:val="00761EA5"/>
    <w:rsid w:val="0076730F"/>
    <w:rsid w:val="00772D29"/>
    <w:rsid w:val="0077391E"/>
    <w:rsid w:val="007808A9"/>
    <w:rsid w:val="0078176D"/>
    <w:rsid w:val="00783A5F"/>
    <w:rsid w:val="00791BD5"/>
    <w:rsid w:val="00794C80"/>
    <w:rsid w:val="0079760B"/>
    <w:rsid w:val="007A71A5"/>
    <w:rsid w:val="007B04A5"/>
    <w:rsid w:val="007B0DBA"/>
    <w:rsid w:val="007B1736"/>
    <w:rsid w:val="007B45AF"/>
    <w:rsid w:val="007D0689"/>
    <w:rsid w:val="007D1D0A"/>
    <w:rsid w:val="007E0A60"/>
    <w:rsid w:val="007E2275"/>
    <w:rsid w:val="007F2EDF"/>
    <w:rsid w:val="007F51B0"/>
    <w:rsid w:val="007F761E"/>
    <w:rsid w:val="0080525E"/>
    <w:rsid w:val="00811492"/>
    <w:rsid w:val="00814716"/>
    <w:rsid w:val="00823924"/>
    <w:rsid w:val="008264AC"/>
    <w:rsid w:val="008308B7"/>
    <w:rsid w:val="00832E1E"/>
    <w:rsid w:val="00837A70"/>
    <w:rsid w:val="008425F1"/>
    <w:rsid w:val="008467F6"/>
    <w:rsid w:val="00846BBE"/>
    <w:rsid w:val="00847E39"/>
    <w:rsid w:val="00851E11"/>
    <w:rsid w:val="00852530"/>
    <w:rsid w:val="008528BE"/>
    <w:rsid w:val="0085317A"/>
    <w:rsid w:val="00854038"/>
    <w:rsid w:val="0086589E"/>
    <w:rsid w:val="00866467"/>
    <w:rsid w:val="008823D5"/>
    <w:rsid w:val="00886A6B"/>
    <w:rsid w:val="0089281F"/>
    <w:rsid w:val="008961E6"/>
    <w:rsid w:val="00896250"/>
    <w:rsid w:val="008978DF"/>
    <w:rsid w:val="00897A9A"/>
    <w:rsid w:val="008A50F7"/>
    <w:rsid w:val="008D14D6"/>
    <w:rsid w:val="008D1CAD"/>
    <w:rsid w:val="008D2553"/>
    <w:rsid w:val="008F45D5"/>
    <w:rsid w:val="008F5AF2"/>
    <w:rsid w:val="00922D36"/>
    <w:rsid w:val="00927D01"/>
    <w:rsid w:val="00937D50"/>
    <w:rsid w:val="009401AC"/>
    <w:rsid w:val="00943827"/>
    <w:rsid w:val="00957B95"/>
    <w:rsid w:val="00960715"/>
    <w:rsid w:val="0096164A"/>
    <w:rsid w:val="009657E9"/>
    <w:rsid w:val="00966B5C"/>
    <w:rsid w:val="009677E7"/>
    <w:rsid w:val="009728C7"/>
    <w:rsid w:val="00974C31"/>
    <w:rsid w:val="00975919"/>
    <w:rsid w:val="00976D63"/>
    <w:rsid w:val="00976EFE"/>
    <w:rsid w:val="009951DA"/>
    <w:rsid w:val="00995A29"/>
    <w:rsid w:val="009964B7"/>
    <w:rsid w:val="00996825"/>
    <w:rsid w:val="00996D9D"/>
    <w:rsid w:val="009A0F52"/>
    <w:rsid w:val="009A549B"/>
    <w:rsid w:val="009B306F"/>
    <w:rsid w:val="009C4451"/>
    <w:rsid w:val="009D2094"/>
    <w:rsid w:val="009E5130"/>
    <w:rsid w:val="009F0947"/>
    <w:rsid w:val="009F501D"/>
    <w:rsid w:val="009F5350"/>
    <w:rsid w:val="00A06A12"/>
    <w:rsid w:val="00A2535A"/>
    <w:rsid w:val="00A279C9"/>
    <w:rsid w:val="00A27BBA"/>
    <w:rsid w:val="00A315F1"/>
    <w:rsid w:val="00A36D33"/>
    <w:rsid w:val="00A409D8"/>
    <w:rsid w:val="00A41121"/>
    <w:rsid w:val="00A43C68"/>
    <w:rsid w:val="00A450B0"/>
    <w:rsid w:val="00A5100F"/>
    <w:rsid w:val="00A516ED"/>
    <w:rsid w:val="00A51D32"/>
    <w:rsid w:val="00A5495D"/>
    <w:rsid w:val="00A6538D"/>
    <w:rsid w:val="00A85694"/>
    <w:rsid w:val="00A973FC"/>
    <w:rsid w:val="00AB07EE"/>
    <w:rsid w:val="00AC5F2E"/>
    <w:rsid w:val="00AD4F44"/>
    <w:rsid w:val="00AD5CA7"/>
    <w:rsid w:val="00AD6291"/>
    <w:rsid w:val="00AE20BB"/>
    <w:rsid w:val="00AE7E3C"/>
    <w:rsid w:val="00AF1256"/>
    <w:rsid w:val="00AF12E7"/>
    <w:rsid w:val="00B11068"/>
    <w:rsid w:val="00B158D0"/>
    <w:rsid w:val="00B20BBA"/>
    <w:rsid w:val="00B25139"/>
    <w:rsid w:val="00B26796"/>
    <w:rsid w:val="00B26E54"/>
    <w:rsid w:val="00B34067"/>
    <w:rsid w:val="00B37A92"/>
    <w:rsid w:val="00B54E20"/>
    <w:rsid w:val="00B55B33"/>
    <w:rsid w:val="00B70ACF"/>
    <w:rsid w:val="00B73586"/>
    <w:rsid w:val="00B83C71"/>
    <w:rsid w:val="00B84800"/>
    <w:rsid w:val="00B90478"/>
    <w:rsid w:val="00BA3184"/>
    <w:rsid w:val="00BC0A2A"/>
    <w:rsid w:val="00BC3B7F"/>
    <w:rsid w:val="00BC6990"/>
    <w:rsid w:val="00BE019D"/>
    <w:rsid w:val="00BE0AAC"/>
    <w:rsid w:val="00BE28CB"/>
    <w:rsid w:val="00BF0D68"/>
    <w:rsid w:val="00BF767C"/>
    <w:rsid w:val="00C005E5"/>
    <w:rsid w:val="00C03D17"/>
    <w:rsid w:val="00C061FA"/>
    <w:rsid w:val="00C135E4"/>
    <w:rsid w:val="00C1576C"/>
    <w:rsid w:val="00C24578"/>
    <w:rsid w:val="00C247B5"/>
    <w:rsid w:val="00C325B7"/>
    <w:rsid w:val="00C34B01"/>
    <w:rsid w:val="00C36CCE"/>
    <w:rsid w:val="00C37993"/>
    <w:rsid w:val="00C414AF"/>
    <w:rsid w:val="00C43D12"/>
    <w:rsid w:val="00C46878"/>
    <w:rsid w:val="00C641E1"/>
    <w:rsid w:val="00C66950"/>
    <w:rsid w:val="00C66E4E"/>
    <w:rsid w:val="00C76C37"/>
    <w:rsid w:val="00C77C93"/>
    <w:rsid w:val="00C8001E"/>
    <w:rsid w:val="00CA0E94"/>
    <w:rsid w:val="00CA12C4"/>
    <w:rsid w:val="00CA22EC"/>
    <w:rsid w:val="00CA301A"/>
    <w:rsid w:val="00CA61F0"/>
    <w:rsid w:val="00CA6D16"/>
    <w:rsid w:val="00CB16BB"/>
    <w:rsid w:val="00CB22B9"/>
    <w:rsid w:val="00CD0580"/>
    <w:rsid w:val="00CD3B63"/>
    <w:rsid w:val="00CD7937"/>
    <w:rsid w:val="00CE5E88"/>
    <w:rsid w:val="00CE6E9B"/>
    <w:rsid w:val="00CF40AF"/>
    <w:rsid w:val="00CF5795"/>
    <w:rsid w:val="00CF6127"/>
    <w:rsid w:val="00D0287C"/>
    <w:rsid w:val="00D06253"/>
    <w:rsid w:val="00D0703D"/>
    <w:rsid w:val="00D20D18"/>
    <w:rsid w:val="00D23544"/>
    <w:rsid w:val="00D2356D"/>
    <w:rsid w:val="00D24C22"/>
    <w:rsid w:val="00D32688"/>
    <w:rsid w:val="00D33CA9"/>
    <w:rsid w:val="00D34D0D"/>
    <w:rsid w:val="00D410E5"/>
    <w:rsid w:val="00D518D3"/>
    <w:rsid w:val="00D5299E"/>
    <w:rsid w:val="00D6103D"/>
    <w:rsid w:val="00D70D9F"/>
    <w:rsid w:val="00D7168C"/>
    <w:rsid w:val="00D80B0A"/>
    <w:rsid w:val="00D93D22"/>
    <w:rsid w:val="00DA3EAC"/>
    <w:rsid w:val="00DA6A93"/>
    <w:rsid w:val="00DA7833"/>
    <w:rsid w:val="00DB2CAC"/>
    <w:rsid w:val="00DB3365"/>
    <w:rsid w:val="00DB3862"/>
    <w:rsid w:val="00DC253B"/>
    <w:rsid w:val="00DC543C"/>
    <w:rsid w:val="00DC5CDB"/>
    <w:rsid w:val="00DD0156"/>
    <w:rsid w:val="00DD1F5F"/>
    <w:rsid w:val="00DD669E"/>
    <w:rsid w:val="00DF26B3"/>
    <w:rsid w:val="00DF32A7"/>
    <w:rsid w:val="00E0197F"/>
    <w:rsid w:val="00E128F0"/>
    <w:rsid w:val="00E12F04"/>
    <w:rsid w:val="00E17CAB"/>
    <w:rsid w:val="00E21EBB"/>
    <w:rsid w:val="00E2275B"/>
    <w:rsid w:val="00E244D6"/>
    <w:rsid w:val="00E3010D"/>
    <w:rsid w:val="00E3093D"/>
    <w:rsid w:val="00E35292"/>
    <w:rsid w:val="00E4774A"/>
    <w:rsid w:val="00E537F3"/>
    <w:rsid w:val="00E57F70"/>
    <w:rsid w:val="00E6599D"/>
    <w:rsid w:val="00E71E11"/>
    <w:rsid w:val="00E73FAE"/>
    <w:rsid w:val="00E76967"/>
    <w:rsid w:val="00E81132"/>
    <w:rsid w:val="00E821BC"/>
    <w:rsid w:val="00E85934"/>
    <w:rsid w:val="00E85A97"/>
    <w:rsid w:val="00E94689"/>
    <w:rsid w:val="00E978A9"/>
    <w:rsid w:val="00EA0E18"/>
    <w:rsid w:val="00EB0618"/>
    <w:rsid w:val="00EB2B2D"/>
    <w:rsid w:val="00EC3393"/>
    <w:rsid w:val="00EC6C05"/>
    <w:rsid w:val="00ED031F"/>
    <w:rsid w:val="00ED170A"/>
    <w:rsid w:val="00ED3280"/>
    <w:rsid w:val="00EF150C"/>
    <w:rsid w:val="00F2599E"/>
    <w:rsid w:val="00F26625"/>
    <w:rsid w:val="00F33CD6"/>
    <w:rsid w:val="00F35C46"/>
    <w:rsid w:val="00F36282"/>
    <w:rsid w:val="00F444B6"/>
    <w:rsid w:val="00F4547F"/>
    <w:rsid w:val="00F463E8"/>
    <w:rsid w:val="00F46A22"/>
    <w:rsid w:val="00F51B14"/>
    <w:rsid w:val="00F538BC"/>
    <w:rsid w:val="00F53D4B"/>
    <w:rsid w:val="00F602D5"/>
    <w:rsid w:val="00F61BF8"/>
    <w:rsid w:val="00F63C1D"/>
    <w:rsid w:val="00F64A98"/>
    <w:rsid w:val="00F66AF9"/>
    <w:rsid w:val="00F87796"/>
    <w:rsid w:val="00F90F7E"/>
    <w:rsid w:val="00FB17C2"/>
    <w:rsid w:val="00FB2A52"/>
    <w:rsid w:val="00FC1B6F"/>
    <w:rsid w:val="00FC1E55"/>
    <w:rsid w:val="00FC314D"/>
    <w:rsid w:val="00FE254A"/>
    <w:rsid w:val="00FE59C0"/>
    <w:rsid w:val="00FF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7B77C8-1E6C-4D1A-9439-0EFFDB7B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63"/>
    <w:pPr>
      <w:spacing w:line="276" w:lineRule="auto"/>
    </w:pPr>
    <w:rPr>
      <w:sz w:val="28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7808A9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basedOn w:val="a"/>
    <w:uiPriority w:val="34"/>
    <w:qFormat/>
    <w:rsid w:val="00847E39"/>
    <w:pPr>
      <w:ind w:left="720"/>
      <w:contextualSpacing/>
    </w:pPr>
  </w:style>
  <w:style w:type="character" w:styleId="af0">
    <w:name w:val="Placeholder Text"/>
    <w:uiPriority w:val="99"/>
    <w:semiHidden/>
    <w:rsid w:val="00050101"/>
    <w:rPr>
      <w:color w:val="808080"/>
    </w:rPr>
  </w:style>
  <w:style w:type="character" w:styleId="af1">
    <w:name w:val="Strong"/>
    <w:uiPriority w:val="22"/>
    <w:qFormat/>
    <w:rsid w:val="00DC253B"/>
    <w:rPr>
      <w:b/>
      <w:bCs/>
    </w:rPr>
  </w:style>
  <w:style w:type="character" w:customStyle="1" w:styleId="40">
    <w:name w:val="Заголовок 4 Знак"/>
    <w:link w:val="4"/>
    <w:uiPriority w:val="9"/>
    <w:rsid w:val="007808A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\Downloads\&#1041;&#1083;&#1072;&#1085;&#1082;%20&#1087;&#1080;&#1089;&#1100;&#1084;&#1072;%20&#1040;&#1076;&#1084;&#1080;&#1085;&#1080;&#1089;&#1090;&#1088;&#1072;&#1094;&#1080;&#1080;%20&#1043;&#1091;&#1073;&#1077;&#1088;&#1085;&#1072;&#1090;&#1086;&#1088;&#1072;%20&#1052;&#1086;&#1089;&#1082;&#1086;&#1074;&#1089;&#1082;&#1086;&#1081;%20&#1086;&#1073;&#1083;&#1072;&#1089;&#1090;&#1080;%20(&#1096;&#1072;&#1073;&#1083;&#1086;&#1085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FEC7-AC7C-4600-BB32-D24BD47D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Администрации Губернатора Московской области (шаблон)</Template>
  <TotalTime>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Контроля</dc:creator>
  <cp:lastModifiedBy>Васильченко Наталья Сергеевна</cp:lastModifiedBy>
  <cp:revision>13</cp:revision>
  <cp:lastPrinted>2015-10-12T13:58:00Z</cp:lastPrinted>
  <dcterms:created xsi:type="dcterms:W3CDTF">2025-08-29T10:02:00Z</dcterms:created>
  <dcterms:modified xsi:type="dcterms:W3CDTF">2026-02-27T07:59:00Z</dcterms:modified>
</cp:coreProperties>
</file>